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072E0" w:rsidRPr="008072E0" w:rsidTr="00A6161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CA2909" w:rsidRPr="008072E0" w:rsidRDefault="00CA2909" w:rsidP="00CA290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0" w:name="_GoBack"/>
            <w:r w:rsidRPr="008072E0">
              <w:rPr>
                <w:rFonts w:ascii="Tahoma" w:eastAsia="DengXian" w:hAnsi="Tahoma" w:cs="Tahoma"/>
                <w:b/>
                <w:sz w:val="18"/>
                <w:szCs w:val="18"/>
              </w:rPr>
              <w:t xml:space="preserve">ΕΙΔΟΣ: </w:t>
            </w:r>
            <w:proofErr w:type="spellStart"/>
            <w:r w:rsidRPr="008072E0">
              <w:rPr>
                <w:rFonts w:ascii="Tahoma" w:eastAsia="DengXian" w:hAnsi="Tahoma" w:cs="Tahoma"/>
                <w:b/>
                <w:sz w:val="18"/>
                <w:szCs w:val="18"/>
              </w:rPr>
              <w:t>Τρυβλία</w:t>
            </w:r>
            <w:proofErr w:type="spellEnd"/>
            <w:r w:rsidRPr="008072E0">
              <w:rPr>
                <w:rFonts w:ascii="Tahoma" w:eastAsia="DengXian" w:hAnsi="Tahoma" w:cs="Tahoma"/>
                <w:b/>
                <w:sz w:val="18"/>
                <w:szCs w:val="18"/>
              </w:rPr>
              <w:t xml:space="preserve"> για εργαστηριακή χρήση</w:t>
            </w:r>
          </w:p>
        </w:tc>
      </w:tr>
      <w:tr w:rsidR="008072E0" w:rsidRPr="008072E0" w:rsidTr="00A6161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CA2909" w:rsidRPr="008072E0" w:rsidRDefault="00CA2909" w:rsidP="00CA29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072E0">
              <w:rPr>
                <w:rFonts w:ascii="Tahoma" w:eastAsia="DengXian" w:hAnsi="Tahoma" w:cs="Tahoma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CA2909" w:rsidRPr="008072E0" w:rsidRDefault="00CA2909" w:rsidP="00CA29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072E0">
              <w:rPr>
                <w:rFonts w:ascii="Tahoma" w:eastAsia="DengXian" w:hAnsi="Tahoma" w:cs="Tahoma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CA2909" w:rsidRPr="008072E0" w:rsidRDefault="00CA2909" w:rsidP="00CA29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072E0">
              <w:rPr>
                <w:rFonts w:ascii="Tahoma" w:eastAsia="DengXian" w:hAnsi="Tahoma" w:cs="Tahoma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CA2909" w:rsidRPr="008072E0" w:rsidRDefault="00CA2909" w:rsidP="00CA29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072E0">
              <w:rPr>
                <w:rFonts w:ascii="Tahoma" w:eastAsia="DengXian" w:hAnsi="Tahoma" w:cs="Tahoma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CA2909" w:rsidRPr="008072E0" w:rsidRDefault="00CA2909" w:rsidP="00CA29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072E0">
              <w:rPr>
                <w:rFonts w:ascii="Tahoma" w:eastAsia="DengXian" w:hAnsi="Tahoma" w:cs="Tahoma"/>
                <w:sz w:val="18"/>
                <w:szCs w:val="18"/>
                <w:lang w:val="en-GB"/>
              </w:rPr>
              <w:t>ΠΑΡΑΠΟΜΠΗ</w:t>
            </w:r>
          </w:p>
        </w:tc>
      </w:tr>
      <w:tr w:rsidR="008072E0" w:rsidRPr="008072E0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CA2909" w:rsidRPr="008072E0" w:rsidRDefault="00CA2909" w:rsidP="00CA29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072E0">
              <w:rPr>
                <w:rFonts w:ascii="Tahoma" w:eastAsia="DengXian" w:hAnsi="Tahoma" w:cs="Tahoma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CA2909" w:rsidRPr="008072E0" w:rsidRDefault="00CA2909" w:rsidP="00CA29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072E0">
              <w:rPr>
                <w:rFonts w:ascii="Tahoma" w:eastAsia="DengXian" w:hAnsi="Tahoma" w:cs="Tahoma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CA2909" w:rsidRPr="008072E0" w:rsidRDefault="00CA2909" w:rsidP="00CA29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072E0">
              <w:rPr>
                <w:rFonts w:ascii="Tahoma" w:eastAsia="DengXian" w:hAnsi="Tahoma" w:cs="Tahoma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A2909" w:rsidRPr="008072E0" w:rsidRDefault="00CA2909" w:rsidP="00CA29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072E0">
              <w:rPr>
                <w:rFonts w:ascii="Tahoma" w:eastAsia="DengXian" w:hAnsi="Tahoma" w:cs="Tahoma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A2909" w:rsidRPr="008072E0" w:rsidRDefault="00CA2909" w:rsidP="00CA29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072E0">
              <w:rPr>
                <w:rFonts w:ascii="Tahoma" w:eastAsia="DengXian" w:hAnsi="Tahoma" w:cs="Tahoma"/>
                <w:sz w:val="18"/>
                <w:szCs w:val="18"/>
                <w:lang w:val="en-GB"/>
              </w:rPr>
              <w:t>(ε)</w:t>
            </w:r>
          </w:p>
        </w:tc>
      </w:tr>
      <w:tr w:rsidR="008072E0" w:rsidRPr="008072E0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CA2909" w:rsidRPr="008072E0" w:rsidRDefault="00CA2909" w:rsidP="00CA2909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072E0">
              <w:rPr>
                <w:rFonts w:ascii="Tahoma" w:hAnsi="Tahoma" w:cs="Tahoma"/>
                <w:b/>
                <w:bCs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CA2909" w:rsidRPr="008072E0" w:rsidRDefault="00CA2909" w:rsidP="00CA2909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proofErr w:type="spellStart"/>
            <w:r w:rsidRPr="008072E0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>Γενικά</w:t>
            </w:r>
            <w:proofErr w:type="spellEnd"/>
            <w:r w:rsidRPr="008072E0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8072E0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>κτηριστικά</w:t>
            </w:r>
            <w:proofErr w:type="spellEnd"/>
            <w:r w:rsidRPr="008072E0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CA2909" w:rsidRPr="008072E0" w:rsidRDefault="00CA2909" w:rsidP="00CA2909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072E0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A2909" w:rsidRPr="008072E0" w:rsidRDefault="00CA2909" w:rsidP="00CA2909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072E0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A2909" w:rsidRPr="008072E0" w:rsidRDefault="00CA2909" w:rsidP="00CA2909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072E0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</w:tr>
      <w:tr w:rsidR="008072E0" w:rsidRPr="008072E0" w:rsidTr="00A6161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CA2909" w:rsidRPr="008072E0" w:rsidRDefault="00CA2909" w:rsidP="00CA29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072E0">
              <w:rPr>
                <w:rFonts w:ascii="Tahoma" w:eastAsia="DengXian" w:hAnsi="Tahoma" w:cs="Tahoma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A2909" w:rsidRPr="008072E0" w:rsidRDefault="00CA2909" w:rsidP="00CA2909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072E0">
              <w:rPr>
                <w:rFonts w:ascii="Tahoma" w:eastAsia="DengXian" w:hAnsi="Tahoma" w:cs="Tahoma"/>
                <w:sz w:val="18"/>
                <w:szCs w:val="18"/>
              </w:rPr>
              <w:t>Διαστάσεις 90x16mm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CA2909" w:rsidRPr="008072E0" w:rsidRDefault="00CA2909" w:rsidP="00CA29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072E0">
              <w:rPr>
                <w:rFonts w:ascii="Tahoma" w:eastAsia="DengXian" w:hAnsi="Tahoma" w:cs="Tahoma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A2909" w:rsidRPr="008072E0" w:rsidRDefault="00CA2909" w:rsidP="00CA29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072E0">
              <w:rPr>
                <w:rFonts w:ascii="Tahoma" w:eastAsia="DengXian" w:hAnsi="Tahoma" w:cs="Tahoma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A2909" w:rsidRPr="008072E0" w:rsidRDefault="00CA2909" w:rsidP="00CA29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072E0">
              <w:rPr>
                <w:rFonts w:ascii="Tahoma" w:eastAsia="DengXian" w:hAnsi="Tahoma" w:cs="Tahoma"/>
                <w:sz w:val="18"/>
                <w:szCs w:val="18"/>
                <w:lang w:val="en-GB"/>
              </w:rPr>
              <w:t xml:space="preserve"> </w:t>
            </w:r>
          </w:p>
        </w:tc>
      </w:tr>
      <w:tr w:rsidR="008072E0" w:rsidRPr="008072E0" w:rsidTr="00A6161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CA2909" w:rsidRPr="008072E0" w:rsidRDefault="00CA2909" w:rsidP="00CA29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072E0">
              <w:rPr>
                <w:rFonts w:ascii="Tahoma" w:eastAsia="DengXian" w:hAnsi="Tahoma" w:cs="Tahoma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A2909" w:rsidRPr="008072E0" w:rsidRDefault="00CA2909" w:rsidP="00CA2909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072E0">
              <w:rPr>
                <w:rFonts w:ascii="Tahoma" w:eastAsia="DengXian" w:hAnsi="Tahoma" w:cs="Tahoma"/>
                <w:sz w:val="18"/>
                <w:szCs w:val="18"/>
              </w:rPr>
              <w:t xml:space="preserve">ΥΛΙΚΟ: </w:t>
            </w:r>
            <w:proofErr w:type="spellStart"/>
            <w:r w:rsidRPr="008072E0">
              <w:rPr>
                <w:rFonts w:ascii="Tahoma" w:eastAsia="DengXian" w:hAnsi="Tahoma" w:cs="Tahoma"/>
                <w:sz w:val="18"/>
                <w:szCs w:val="18"/>
              </w:rPr>
              <w:t>πολυστυρένιο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CA2909" w:rsidRPr="008072E0" w:rsidRDefault="00CA2909" w:rsidP="00CA29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072E0">
              <w:rPr>
                <w:rFonts w:ascii="Tahoma" w:eastAsia="DengXian" w:hAnsi="Tahoma" w:cs="Tahoma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A2909" w:rsidRPr="008072E0" w:rsidRDefault="00CA2909" w:rsidP="00CA29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A2909" w:rsidRPr="008072E0" w:rsidRDefault="00CA2909" w:rsidP="00CA2909">
            <w:pPr>
              <w:jc w:val="center"/>
              <w:rPr>
                <w:rFonts w:ascii="Tahoma" w:eastAsia="DengXian" w:hAnsi="Tahoma" w:cs="Tahoma"/>
                <w:sz w:val="18"/>
                <w:szCs w:val="18"/>
              </w:rPr>
            </w:pPr>
          </w:p>
          <w:p w:rsidR="00CA2909" w:rsidRPr="008072E0" w:rsidRDefault="00CA2909" w:rsidP="00CA29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072E0">
              <w:rPr>
                <w:rFonts w:ascii="Tahoma" w:eastAsia="DengXian" w:hAnsi="Tahoma" w:cs="Tahoma"/>
                <w:sz w:val="18"/>
                <w:szCs w:val="18"/>
              </w:rPr>
              <w:t xml:space="preserve"> </w:t>
            </w:r>
          </w:p>
        </w:tc>
      </w:tr>
      <w:tr w:rsidR="008072E0" w:rsidRPr="008072E0" w:rsidTr="00A6161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CA2909" w:rsidRPr="008072E0" w:rsidRDefault="00CA2909" w:rsidP="00CA29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072E0">
              <w:rPr>
                <w:rFonts w:ascii="Tahoma" w:eastAsia="DengXian" w:hAnsi="Tahoma" w:cs="Tahoma"/>
                <w:sz w:val="18"/>
                <w:szCs w:val="18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A2909" w:rsidRPr="008072E0" w:rsidRDefault="00CA2909" w:rsidP="00CA2909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072E0">
              <w:rPr>
                <w:rFonts w:ascii="Tahoma" w:eastAsia="DengXian" w:hAnsi="Tahoma" w:cs="Tahoma"/>
                <w:sz w:val="18"/>
                <w:szCs w:val="18"/>
              </w:rPr>
              <w:t>Αποστειρωμένα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CA2909" w:rsidRPr="008072E0" w:rsidRDefault="00CA2909" w:rsidP="00CA29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072E0">
              <w:rPr>
                <w:rFonts w:ascii="Tahoma" w:eastAsia="DengXian" w:hAnsi="Tahoma" w:cs="Tahoma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A2909" w:rsidRPr="008072E0" w:rsidRDefault="00CA2909" w:rsidP="00CA29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072E0">
              <w:rPr>
                <w:rFonts w:ascii="Tahoma" w:eastAsia="DengXian" w:hAnsi="Tahoma" w:cs="Tahoma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A2909" w:rsidRPr="008072E0" w:rsidRDefault="00CA2909" w:rsidP="00CA29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072E0">
              <w:rPr>
                <w:rFonts w:ascii="Tahoma" w:eastAsia="DengXian" w:hAnsi="Tahoma" w:cs="Tahoma"/>
                <w:sz w:val="18"/>
                <w:szCs w:val="18"/>
              </w:rPr>
              <w:t> </w:t>
            </w:r>
          </w:p>
        </w:tc>
      </w:tr>
      <w:tr w:rsidR="008072E0" w:rsidRPr="008072E0" w:rsidTr="00A6161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CA2909" w:rsidRPr="008072E0" w:rsidRDefault="00CA2909" w:rsidP="00CA2909">
            <w:pPr>
              <w:jc w:val="center"/>
              <w:rPr>
                <w:rFonts w:ascii="Tahoma" w:eastAsia="DengXian" w:hAnsi="Tahoma" w:cs="Tahoma"/>
                <w:sz w:val="18"/>
                <w:szCs w:val="18"/>
              </w:rPr>
            </w:pPr>
            <w:r w:rsidRPr="008072E0">
              <w:rPr>
                <w:rFonts w:ascii="Tahoma" w:eastAsia="DengXian" w:hAnsi="Tahoma" w:cs="Tahoma"/>
                <w:sz w:val="18"/>
                <w:szCs w:val="18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A2909" w:rsidRPr="008072E0" w:rsidRDefault="00CA2909" w:rsidP="00CA2909">
            <w:pPr>
              <w:jc w:val="both"/>
              <w:rPr>
                <w:rFonts w:ascii="Tahoma" w:eastAsia="DengXian" w:hAnsi="Tahoma" w:cs="Tahoma"/>
                <w:sz w:val="18"/>
                <w:szCs w:val="18"/>
              </w:rPr>
            </w:pPr>
            <w:r w:rsidRPr="008072E0">
              <w:rPr>
                <w:rFonts w:ascii="Tahoma" w:eastAsia="DengXian" w:hAnsi="Tahoma" w:cs="Tahoma"/>
                <w:sz w:val="18"/>
                <w:szCs w:val="18"/>
              </w:rPr>
              <w:t>Κουτί των 500τεμ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A2909" w:rsidRPr="008072E0" w:rsidRDefault="00CA2909" w:rsidP="00CA2909">
            <w:pPr>
              <w:jc w:val="center"/>
              <w:rPr>
                <w:rFonts w:ascii="Tahoma" w:eastAsia="DengXian" w:hAnsi="Tahoma" w:cs="Tahoma"/>
                <w:sz w:val="18"/>
                <w:szCs w:val="18"/>
              </w:rPr>
            </w:pPr>
            <w:r w:rsidRPr="008072E0">
              <w:rPr>
                <w:rFonts w:ascii="Tahoma" w:eastAsia="DengXian" w:hAnsi="Tahoma" w:cs="Tahoma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CA2909" w:rsidRPr="008072E0" w:rsidRDefault="00CA2909" w:rsidP="00CA2909">
            <w:pPr>
              <w:jc w:val="center"/>
              <w:rPr>
                <w:rFonts w:ascii="Tahoma" w:eastAsia="DengXian" w:hAnsi="Tahoma" w:cs="Tahoma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CA2909" w:rsidRPr="008072E0" w:rsidRDefault="00CA2909" w:rsidP="00CA2909">
            <w:pPr>
              <w:jc w:val="center"/>
              <w:rPr>
                <w:rFonts w:ascii="Tahoma" w:eastAsia="DengXian" w:hAnsi="Tahoma" w:cs="Tahoma"/>
                <w:sz w:val="18"/>
                <w:szCs w:val="18"/>
              </w:rPr>
            </w:pPr>
          </w:p>
        </w:tc>
      </w:tr>
      <w:tr w:rsidR="008072E0" w:rsidRPr="008072E0" w:rsidTr="00A6161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CA2909" w:rsidRPr="008072E0" w:rsidRDefault="00CA2909" w:rsidP="00CA29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072E0">
              <w:rPr>
                <w:rFonts w:ascii="Tahoma" w:eastAsia="DengXian" w:hAnsi="Tahoma" w:cs="Tahoma"/>
                <w:sz w:val="18"/>
                <w:szCs w:val="18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A2909" w:rsidRPr="008072E0" w:rsidRDefault="00CA2909" w:rsidP="00CA2909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072E0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CA2909" w:rsidRPr="008072E0" w:rsidRDefault="00CA2909" w:rsidP="00CA29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072E0">
              <w:rPr>
                <w:rFonts w:ascii="Tahoma" w:hAnsi="Tahoma" w:cs="Tahoma"/>
                <w:sz w:val="18"/>
                <w:szCs w:val="18"/>
              </w:rPr>
              <w:t>10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A2909" w:rsidRPr="008072E0" w:rsidRDefault="00CA2909" w:rsidP="00CA29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072E0">
              <w:rPr>
                <w:rFonts w:ascii="Tahoma" w:eastAsia="DengXian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A2909" w:rsidRPr="008072E0" w:rsidRDefault="00CA2909" w:rsidP="00CA29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072E0">
              <w:rPr>
                <w:rFonts w:ascii="Tahoma" w:eastAsia="DengXian" w:hAnsi="Tahoma" w:cs="Tahoma"/>
                <w:sz w:val="18"/>
                <w:szCs w:val="18"/>
              </w:rPr>
              <w:t xml:space="preserve"> </w:t>
            </w:r>
          </w:p>
        </w:tc>
      </w:tr>
      <w:bookmarkEnd w:id="0"/>
    </w:tbl>
    <w:p w:rsidR="00B43CAA" w:rsidRPr="00CA2909" w:rsidRDefault="00B43CAA" w:rsidP="00CA2909"/>
    <w:sectPr w:rsidR="00B43CAA" w:rsidRPr="00CA290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8072E0"/>
    <w:rsid w:val="00B43CAA"/>
    <w:rsid w:val="00CA2909"/>
    <w:rsid w:val="00D2557A"/>
    <w:rsid w:val="00F02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808DF3CB</Template>
  <TotalTime>1</TotalTime>
  <Pages>1</Pages>
  <Words>45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4</cp:revision>
  <dcterms:created xsi:type="dcterms:W3CDTF">2025-11-24T08:28:00Z</dcterms:created>
  <dcterms:modified xsi:type="dcterms:W3CDTF">2025-11-24T08:36:00Z</dcterms:modified>
</cp:coreProperties>
</file>